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EB6A5DD" w14:textId="1EF7A6DE" w:rsidR="001349D7" w:rsidRDefault="00542943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noProof/>
        </w:rPr>
        <w:drawing>
          <wp:anchor distT="0" distB="0" distL="114935" distR="114935" simplePos="0" relativeHeight="251657728" behindDoc="0" locked="0" layoutInCell="1" allowOverlap="1" wp14:anchorId="648E88DE" wp14:editId="20776202">
            <wp:simplePos x="0" y="0"/>
            <wp:positionH relativeFrom="column">
              <wp:posOffset>2880360</wp:posOffset>
            </wp:positionH>
            <wp:positionV relativeFrom="paragraph">
              <wp:posOffset>38100</wp:posOffset>
            </wp:positionV>
            <wp:extent cx="462915" cy="546100"/>
            <wp:effectExtent l="0" t="0" r="0" b="0"/>
            <wp:wrapTopAndBottom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46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9D7">
        <w:rPr>
          <w:b/>
        </w:rPr>
        <w:t>PASVALIO RAJONO SAVIVALDYBĖS ADMINISTRACIJOS</w:t>
      </w:r>
    </w:p>
    <w:p w14:paraId="7006139B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b/>
        </w:rPr>
        <w:t>VAŠKŲ SENIŪNIJA</w:t>
      </w:r>
    </w:p>
    <w:p w14:paraId="342B191F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  <w:sz w:val="20"/>
        </w:rPr>
      </w:pPr>
    </w:p>
    <w:p w14:paraId="746F7ED1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sz w:val="20"/>
        </w:rPr>
      </w:pPr>
      <w:r>
        <w:rPr>
          <w:sz w:val="20"/>
        </w:rPr>
        <w:t>Biudžetinė įstaiga, Vytauto Didžiojo a.1, 39143 Pasvalys</w:t>
      </w:r>
    </w:p>
    <w:p w14:paraId="74611FD8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>Duomenys kaupiami ir saugomi Juridinių asmenų registre, kodas 188753657,</w:t>
      </w:r>
    </w:p>
    <w:p w14:paraId="4D0F8E7D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 Seniūnijos  duomenys: biudžetinės įstaigos filialas, Kultūros g. 1, Vaškai, Pasvalio r.</w:t>
      </w:r>
    </w:p>
    <w:p w14:paraId="68DA3656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tel. (8 451) 411 33, el. p. </w:t>
      </w:r>
      <w:hyperlink r:id="rId6" w:history="1">
        <w:r>
          <w:rPr>
            <w:rStyle w:val="Hipersaitas"/>
          </w:rPr>
          <w:t>vaskusen@pasvalys.lt</w:t>
        </w:r>
      </w:hyperlink>
      <w:r>
        <w:rPr>
          <w:sz w:val="20"/>
        </w:rPr>
        <w:t xml:space="preserve"> , filialo kodas 188616886</w:t>
      </w:r>
    </w:p>
    <w:p w14:paraId="166374C9" w14:textId="77777777" w:rsidR="001349D7" w:rsidRDefault="001349D7">
      <w:pPr>
        <w:pStyle w:val="Antrinispavadinimas"/>
        <w:jc w:val="left"/>
        <w:rPr>
          <w:i w:val="0"/>
          <w:iCs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643899" w14:paraId="27B7B8E0" w14:textId="77777777" w:rsidTr="00643899">
        <w:trPr>
          <w:cantSplit/>
        </w:trPr>
        <w:tc>
          <w:tcPr>
            <w:tcW w:w="4644" w:type="dxa"/>
            <w:vMerge w:val="restart"/>
          </w:tcPr>
          <w:p w14:paraId="0083F9F2" w14:textId="77777777" w:rsidR="00643899" w:rsidRDefault="00643899" w:rsidP="00272F73">
            <w:pPr>
              <w:pStyle w:val="Antrats"/>
              <w:tabs>
                <w:tab w:val="clear" w:pos="4153"/>
                <w:tab w:val="clear" w:pos="8306"/>
              </w:tabs>
            </w:pPr>
            <w:r>
              <w:t xml:space="preserve">Pasvalio rajono savivaldybės administracijos </w:t>
            </w:r>
            <w:r w:rsidR="00272F73">
              <w:t>Finansų</w:t>
            </w:r>
            <w:r w:rsidR="003961D6">
              <w:t xml:space="preserve"> skyriui</w:t>
            </w:r>
          </w:p>
        </w:tc>
        <w:tc>
          <w:tcPr>
            <w:tcW w:w="1276" w:type="dxa"/>
            <w:vMerge w:val="restart"/>
          </w:tcPr>
          <w:p w14:paraId="621871DC" w14:textId="77777777" w:rsidR="00643899" w:rsidRDefault="00643899" w:rsidP="00643899"/>
        </w:tc>
        <w:tc>
          <w:tcPr>
            <w:tcW w:w="3969" w:type="dxa"/>
          </w:tcPr>
          <w:p w14:paraId="5ED4E08F" w14:textId="0E03D8CE" w:rsidR="00643899" w:rsidRDefault="00643899" w:rsidP="00CF3A5D">
            <w:r>
              <w:t>20</w:t>
            </w:r>
            <w:r w:rsidR="00404FE0">
              <w:t>2</w:t>
            </w:r>
            <w:r w:rsidR="00EF5DC3">
              <w:t>5</w:t>
            </w:r>
            <w:r>
              <w:t>-</w:t>
            </w:r>
            <w:r w:rsidR="008D6393">
              <w:t>0</w:t>
            </w:r>
            <w:r w:rsidR="009536E7">
              <w:t>9</w:t>
            </w:r>
            <w:r>
              <w:t>-</w:t>
            </w:r>
            <w:r w:rsidR="00B5792F">
              <w:t>1</w:t>
            </w:r>
            <w:r w:rsidR="00A90EA1">
              <w:t>7</w:t>
            </w:r>
            <w:r>
              <w:t xml:space="preserve">   Nr. </w:t>
            </w:r>
            <w:r w:rsidR="00272F73">
              <w:t>SFD</w:t>
            </w:r>
            <w:r>
              <w:t xml:space="preserve"> – </w:t>
            </w:r>
            <w:r w:rsidR="009536E7">
              <w:t>999</w:t>
            </w:r>
          </w:p>
        </w:tc>
      </w:tr>
      <w:tr w:rsidR="00643899" w14:paraId="274660BF" w14:textId="77777777" w:rsidTr="00643899">
        <w:trPr>
          <w:cantSplit/>
        </w:trPr>
        <w:tc>
          <w:tcPr>
            <w:tcW w:w="4644" w:type="dxa"/>
            <w:vMerge/>
          </w:tcPr>
          <w:p w14:paraId="4E3C2491" w14:textId="77777777" w:rsidR="00643899" w:rsidRDefault="00643899" w:rsidP="00643899"/>
        </w:tc>
        <w:tc>
          <w:tcPr>
            <w:tcW w:w="1276" w:type="dxa"/>
            <w:vMerge/>
          </w:tcPr>
          <w:p w14:paraId="7453BB8B" w14:textId="77777777" w:rsidR="00643899" w:rsidRDefault="00643899" w:rsidP="00643899"/>
        </w:tc>
        <w:tc>
          <w:tcPr>
            <w:tcW w:w="3969" w:type="dxa"/>
          </w:tcPr>
          <w:p w14:paraId="4B4EC0C7" w14:textId="77777777" w:rsidR="00643899" w:rsidRDefault="00643899" w:rsidP="00643899">
            <w:r>
              <w:t xml:space="preserve"> </w:t>
            </w:r>
          </w:p>
        </w:tc>
      </w:tr>
    </w:tbl>
    <w:p w14:paraId="51FA39AE" w14:textId="77777777" w:rsidR="00643899" w:rsidRDefault="00643899" w:rsidP="00643899">
      <w:pPr>
        <w:rPr>
          <w:b/>
          <w:sz w:val="28"/>
          <w:szCs w:val="28"/>
        </w:rPr>
      </w:pPr>
    </w:p>
    <w:p w14:paraId="0783AE31" w14:textId="77777777" w:rsidR="00643899" w:rsidRDefault="00643899" w:rsidP="00643899">
      <w:pPr>
        <w:ind w:left="-360"/>
        <w:jc w:val="both"/>
      </w:pPr>
      <w:r>
        <w:t xml:space="preserve"> </w:t>
      </w:r>
    </w:p>
    <w:p w14:paraId="61BE4971" w14:textId="44A1104E" w:rsidR="00C11148" w:rsidRDefault="00643899" w:rsidP="00C11148">
      <w:pPr>
        <w:jc w:val="both"/>
        <w:rPr>
          <w:caps/>
        </w:rPr>
      </w:pPr>
      <w:r>
        <w:t xml:space="preserve">    </w:t>
      </w:r>
      <w:r w:rsidR="00C11148">
        <w:rPr>
          <w:b/>
          <w:caps/>
        </w:rPr>
        <w:t xml:space="preserve">dėl </w:t>
      </w:r>
      <w:r w:rsidR="00B5792F">
        <w:rPr>
          <w:b/>
          <w:caps/>
        </w:rPr>
        <w:t>biudžeto vykdymo ataskaitų</w:t>
      </w:r>
      <w:r w:rsidR="00FC0C68">
        <w:rPr>
          <w:b/>
          <w:caps/>
        </w:rPr>
        <w:t xml:space="preserve"> pateikimo už</w:t>
      </w:r>
      <w:r w:rsidR="00B932A5">
        <w:rPr>
          <w:b/>
          <w:caps/>
        </w:rPr>
        <w:t xml:space="preserve"> 202</w:t>
      </w:r>
      <w:r w:rsidR="00EF5DC3">
        <w:rPr>
          <w:b/>
          <w:caps/>
        </w:rPr>
        <w:t>5</w:t>
      </w:r>
      <w:r w:rsidR="00B932A5">
        <w:rPr>
          <w:b/>
          <w:caps/>
        </w:rPr>
        <w:t xml:space="preserve"> MET</w:t>
      </w:r>
      <w:r w:rsidR="00CF3A5D">
        <w:rPr>
          <w:b/>
          <w:caps/>
        </w:rPr>
        <w:t xml:space="preserve">Ų </w:t>
      </w:r>
      <w:r w:rsidR="00A90EA1">
        <w:rPr>
          <w:b/>
          <w:caps/>
        </w:rPr>
        <w:t>I</w:t>
      </w:r>
      <w:r w:rsidR="009536E7">
        <w:rPr>
          <w:b/>
          <w:caps/>
        </w:rPr>
        <w:t>I</w:t>
      </w:r>
      <w:r w:rsidR="00CF3A5D">
        <w:rPr>
          <w:b/>
          <w:caps/>
        </w:rPr>
        <w:t>I KETVIRTĮ</w:t>
      </w:r>
    </w:p>
    <w:p w14:paraId="5C14645E" w14:textId="77777777" w:rsidR="00C11148" w:rsidRDefault="00C11148" w:rsidP="00C11148">
      <w:pPr>
        <w:ind w:left="-360"/>
        <w:jc w:val="both"/>
      </w:pPr>
      <w:r>
        <w:t xml:space="preserve"> </w:t>
      </w:r>
    </w:p>
    <w:p w14:paraId="155B4EB5" w14:textId="77777777" w:rsidR="00C11148" w:rsidRDefault="00C11148" w:rsidP="00C11148">
      <w:pPr>
        <w:ind w:left="-360"/>
        <w:jc w:val="both"/>
      </w:pPr>
    </w:p>
    <w:p w14:paraId="6AE72016" w14:textId="77777777" w:rsidR="00C11148" w:rsidRDefault="00C11148" w:rsidP="00C11148">
      <w:pPr>
        <w:ind w:left="-360"/>
        <w:jc w:val="both"/>
      </w:pPr>
    </w:p>
    <w:p w14:paraId="3FC6DDE2" w14:textId="0AA0937A" w:rsidR="00B932A5" w:rsidRDefault="00B932A5" w:rsidP="00B932A5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202</w:t>
      </w:r>
      <w:r w:rsidR="00EF5DC3">
        <w:t>5</w:t>
      </w:r>
      <w:r>
        <w:t xml:space="preserve"> metų </w:t>
      </w:r>
      <w:r w:rsidR="00297739">
        <w:t>I</w:t>
      </w:r>
      <w:r w:rsidR="00A90EA1">
        <w:t>I</w:t>
      </w:r>
      <w:r w:rsidR="00CF3A5D">
        <w:t xml:space="preserve">I ketvirčio </w:t>
      </w:r>
      <w:r w:rsidR="00B5792F">
        <w:t>biudžeto vykdymo</w:t>
      </w:r>
      <w:r>
        <w:t xml:space="preserve"> ataskaitą.</w:t>
      </w:r>
    </w:p>
    <w:p w14:paraId="4B3B0489" w14:textId="77777777" w:rsidR="00B932A5" w:rsidRDefault="00B932A5" w:rsidP="00B932A5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3229E904" w14:textId="28A8C609" w:rsidR="001252E4" w:rsidRDefault="00B932A5" w:rsidP="00B932A5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Mokėtinų sumų ataskaita 202</w:t>
      </w:r>
      <w:r w:rsidR="00EF5DC3">
        <w:t>5</w:t>
      </w:r>
      <w:r>
        <w:t xml:space="preserve"> m. </w:t>
      </w:r>
      <w:r w:rsidR="00297739">
        <w:t>rugsėjo</w:t>
      </w:r>
      <w:r>
        <w:t xml:space="preserve"> 3</w:t>
      </w:r>
      <w:r w:rsidR="00A90EA1">
        <w:t>0</w:t>
      </w:r>
      <w:r>
        <w:t xml:space="preserve"> d. (9 forma), 1 lapas, 1 </w:t>
      </w:r>
      <w:proofErr w:type="spellStart"/>
      <w:r>
        <w:t>egz</w:t>
      </w:r>
      <w:proofErr w:type="spellEnd"/>
      <w:r w:rsidR="00081C9E">
        <w:t>;</w:t>
      </w:r>
    </w:p>
    <w:p w14:paraId="1802920B" w14:textId="77777777" w:rsidR="00643899" w:rsidRDefault="00643899" w:rsidP="00C11148">
      <w:pPr>
        <w:jc w:val="both"/>
      </w:pPr>
      <w:r>
        <w:t xml:space="preserve">                </w:t>
      </w:r>
    </w:p>
    <w:p w14:paraId="35A96C2A" w14:textId="77777777" w:rsidR="00643899" w:rsidRDefault="00643899" w:rsidP="00643899">
      <w:pPr>
        <w:ind w:left="-360" w:firstLine="360"/>
      </w:pPr>
    </w:p>
    <w:p w14:paraId="3FA75BA1" w14:textId="77777777" w:rsidR="00643899" w:rsidRDefault="00643899" w:rsidP="00643899">
      <w:pPr>
        <w:ind w:left="-360" w:firstLine="360"/>
      </w:pPr>
    </w:p>
    <w:p w14:paraId="1272F733" w14:textId="77777777" w:rsidR="00643899" w:rsidRDefault="00643899" w:rsidP="00643899">
      <w:pPr>
        <w:ind w:left="-360" w:firstLine="360"/>
      </w:pPr>
    </w:p>
    <w:p w14:paraId="1B25CA4A" w14:textId="60ED5F7F" w:rsidR="00643899" w:rsidRDefault="00643899" w:rsidP="00643899">
      <w:pPr>
        <w:ind w:left="-360" w:firstLine="360"/>
      </w:pPr>
      <w:r>
        <w:t>Seniūn</w:t>
      </w:r>
      <w:r w:rsidR="008D0992">
        <w:t>ijos seniūn</w:t>
      </w:r>
      <w:r w:rsidR="00297739">
        <w:t>ė</w:t>
      </w:r>
      <w:r w:rsidR="00EF5DC3">
        <w:t xml:space="preserve">                                  </w:t>
      </w:r>
      <w:r w:rsidR="00AD73FA">
        <w:t xml:space="preserve">         </w:t>
      </w:r>
      <w:r>
        <w:t xml:space="preserve">          </w:t>
      </w:r>
      <w:r w:rsidR="00297739">
        <w:t xml:space="preserve">                        </w:t>
      </w:r>
      <w:r>
        <w:t xml:space="preserve"> </w:t>
      </w:r>
      <w:r w:rsidR="001252E4">
        <w:t xml:space="preserve"> </w:t>
      </w:r>
      <w:r>
        <w:t xml:space="preserve">             </w:t>
      </w:r>
      <w:r w:rsidR="00297739">
        <w:t xml:space="preserve">Aurelija </w:t>
      </w:r>
      <w:proofErr w:type="spellStart"/>
      <w:r w:rsidR="00297739">
        <w:t>Markutytė</w:t>
      </w:r>
      <w:proofErr w:type="spellEnd"/>
    </w:p>
    <w:p w14:paraId="13CE392D" w14:textId="77777777" w:rsidR="00643899" w:rsidRDefault="00643899" w:rsidP="00643899">
      <w:pPr>
        <w:ind w:left="-360" w:firstLine="360"/>
      </w:pPr>
    </w:p>
    <w:p w14:paraId="697420FA" w14:textId="77777777" w:rsidR="00643899" w:rsidRDefault="00643899" w:rsidP="00643899">
      <w:pPr>
        <w:ind w:left="-360" w:firstLine="360"/>
      </w:pPr>
    </w:p>
    <w:p w14:paraId="2722086A" w14:textId="77777777" w:rsidR="00643899" w:rsidRDefault="00643899" w:rsidP="00643899">
      <w:pPr>
        <w:ind w:left="-360" w:firstLine="360"/>
      </w:pPr>
    </w:p>
    <w:p w14:paraId="5FA98C12" w14:textId="77777777" w:rsidR="00643899" w:rsidRDefault="00643899" w:rsidP="00643899">
      <w:pPr>
        <w:ind w:left="-360" w:firstLine="360"/>
      </w:pPr>
    </w:p>
    <w:p w14:paraId="066F65E9" w14:textId="77777777" w:rsidR="00643899" w:rsidRDefault="00643899" w:rsidP="00643899">
      <w:pPr>
        <w:ind w:left="-360" w:firstLine="360"/>
      </w:pPr>
    </w:p>
    <w:p w14:paraId="7AA5472D" w14:textId="77777777" w:rsidR="00AD73FA" w:rsidRDefault="00AD73FA" w:rsidP="00643899">
      <w:pPr>
        <w:ind w:left="-360" w:firstLine="360"/>
      </w:pPr>
    </w:p>
    <w:p w14:paraId="31A877A5" w14:textId="77777777" w:rsidR="008537D5" w:rsidRDefault="008537D5" w:rsidP="00643899">
      <w:pPr>
        <w:ind w:left="-360" w:firstLine="360"/>
      </w:pPr>
    </w:p>
    <w:p w14:paraId="2702B6CE" w14:textId="77777777" w:rsidR="00FC0C68" w:rsidRDefault="00FC0C68" w:rsidP="00643899">
      <w:pPr>
        <w:ind w:left="-360" w:firstLine="360"/>
      </w:pPr>
    </w:p>
    <w:p w14:paraId="2E2BC9B7" w14:textId="77777777" w:rsidR="00FC0C68" w:rsidRDefault="00FC0C68" w:rsidP="00643899">
      <w:pPr>
        <w:ind w:left="-360" w:firstLine="360"/>
      </w:pPr>
    </w:p>
    <w:p w14:paraId="60E632E4" w14:textId="77777777" w:rsidR="00FC0C68" w:rsidRDefault="00FC0C68" w:rsidP="00643899">
      <w:pPr>
        <w:ind w:left="-360" w:firstLine="360"/>
      </w:pPr>
    </w:p>
    <w:p w14:paraId="7A3B449E" w14:textId="3A1249C0" w:rsidR="00B932A5" w:rsidRDefault="00B932A5" w:rsidP="00643899">
      <w:pPr>
        <w:ind w:left="-360" w:firstLine="360"/>
      </w:pPr>
    </w:p>
    <w:p w14:paraId="4EC461E6" w14:textId="1333D475" w:rsidR="00B932A5" w:rsidRDefault="00B932A5" w:rsidP="00643899">
      <w:pPr>
        <w:ind w:left="-360" w:firstLine="360"/>
      </w:pPr>
    </w:p>
    <w:p w14:paraId="466A448D" w14:textId="75D4A9F7" w:rsidR="00EF5DC3" w:rsidRDefault="00EF5DC3" w:rsidP="00643899">
      <w:pPr>
        <w:ind w:left="-360" w:firstLine="360"/>
      </w:pPr>
    </w:p>
    <w:p w14:paraId="7A895346" w14:textId="014CB006" w:rsidR="00EF5DC3" w:rsidRDefault="00EF5DC3" w:rsidP="00643899">
      <w:pPr>
        <w:ind w:left="-360" w:firstLine="360"/>
      </w:pPr>
    </w:p>
    <w:p w14:paraId="760998F0" w14:textId="77777777" w:rsidR="00EF5DC3" w:rsidRDefault="00EF5DC3" w:rsidP="00643899">
      <w:pPr>
        <w:ind w:left="-360" w:firstLine="360"/>
      </w:pPr>
    </w:p>
    <w:p w14:paraId="5EECA22C" w14:textId="77777777" w:rsidR="00B932A5" w:rsidRDefault="00B932A5" w:rsidP="00643899">
      <w:pPr>
        <w:ind w:left="-360" w:firstLine="360"/>
      </w:pPr>
    </w:p>
    <w:p w14:paraId="37166839" w14:textId="77777777" w:rsidR="00B932A5" w:rsidRDefault="00B932A5" w:rsidP="00643899">
      <w:pPr>
        <w:ind w:left="-360" w:firstLine="360"/>
      </w:pPr>
    </w:p>
    <w:p w14:paraId="71A91E4F" w14:textId="77777777" w:rsidR="00B932A5" w:rsidRDefault="00B932A5" w:rsidP="00643899">
      <w:pPr>
        <w:ind w:left="-360" w:firstLine="360"/>
      </w:pPr>
    </w:p>
    <w:p w14:paraId="7FFCA119" w14:textId="77777777" w:rsidR="00FC0C68" w:rsidRDefault="00FC0C68" w:rsidP="00643899">
      <w:pPr>
        <w:ind w:left="-360" w:firstLine="360"/>
      </w:pPr>
    </w:p>
    <w:p w14:paraId="19BD4B93" w14:textId="77777777" w:rsidR="001252E4" w:rsidRDefault="001252E4" w:rsidP="00643899">
      <w:pPr>
        <w:ind w:left="-360" w:firstLine="360"/>
      </w:pPr>
    </w:p>
    <w:p w14:paraId="0E08F3E3" w14:textId="77777777" w:rsidR="00AD73FA" w:rsidRDefault="00AD73FA" w:rsidP="00643899">
      <w:pPr>
        <w:ind w:left="-360" w:firstLine="360"/>
      </w:pPr>
    </w:p>
    <w:p w14:paraId="088108C3" w14:textId="77777777" w:rsidR="00272F73" w:rsidRDefault="00272F73" w:rsidP="00643899">
      <w:pPr>
        <w:ind w:left="-360" w:firstLine="360"/>
      </w:pPr>
    </w:p>
    <w:p w14:paraId="5939C448" w14:textId="77777777" w:rsidR="00643899" w:rsidRDefault="00643899" w:rsidP="00643899">
      <w:pPr>
        <w:ind w:left="-360" w:firstLine="360"/>
      </w:pPr>
    </w:p>
    <w:p w14:paraId="182BD4C7" w14:textId="14355C18" w:rsidR="001349D7" w:rsidRDefault="0083215A" w:rsidP="0083215A">
      <w:pPr>
        <w:ind w:left="-360" w:firstLine="360"/>
        <w:rPr>
          <w:i/>
          <w:iCs/>
        </w:rPr>
      </w:pPr>
      <w:r>
        <w:t xml:space="preserve">E. Lešinskienė, tel. 8-658-34219, el. p. </w:t>
      </w:r>
      <w:proofErr w:type="spellStart"/>
      <w:r>
        <w:t>e.lesinskiene</w:t>
      </w:r>
      <w:proofErr w:type="spellEnd"/>
      <w:r>
        <w:rPr>
          <w:lang w:val="en-US"/>
        </w:rPr>
        <w:t>@</w:t>
      </w:r>
      <w:proofErr w:type="spellStart"/>
      <w:r>
        <w:t>pasvalys.lt</w:t>
      </w:r>
      <w:proofErr w:type="spellEnd"/>
    </w:p>
    <w:sectPr w:rsidR="001349D7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375"/>
    <w:rsid w:val="00000FCE"/>
    <w:rsid w:val="000213DE"/>
    <w:rsid w:val="00080CE8"/>
    <w:rsid w:val="00081C9E"/>
    <w:rsid w:val="00096E2E"/>
    <w:rsid w:val="000A509F"/>
    <w:rsid w:val="00117206"/>
    <w:rsid w:val="001252E4"/>
    <w:rsid w:val="001349D7"/>
    <w:rsid w:val="00196BDA"/>
    <w:rsid w:val="00272F73"/>
    <w:rsid w:val="00297739"/>
    <w:rsid w:val="00357AF1"/>
    <w:rsid w:val="003961D6"/>
    <w:rsid w:val="00404FE0"/>
    <w:rsid w:val="00466968"/>
    <w:rsid w:val="004F07FC"/>
    <w:rsid w:val="00542943"/>
    <w:rsid w:val="005F48B4"/>
    <w:rsid w:val="0061297D"/>
    <w:rsid w:val="00615858"/>
    <w:rsid w:val="0064157D"/>
    <w:rsid w:val="00643899"/>
    <w:rsid w:val="00696AC1"/>
    <w:rsid w:val="00826375"/>
    <w:rsid w:val="00827777"/>
    <w:rsid w:val="0083215A"/>
    <w:rsid w:val="008537D5"/>
    <w:rsid w:val="008543FE"/>
    <w:rsid w:val="008567B2"/>
    <w:rsid w:val="008B0FB5"/>
    <w:rsid w:val="008D0992"/>
    <w:rsid w:val="008D6393"/>
    <w:rsid w:val="009536E7"/>
    <w:rsid w:val="00994754"/>
    <w:rsid w:val="00996C38"/>
    <w:rsid w:val="00A41EB1"/>
    <w:rsid w:val="00A90EA1"/>
    <w:rsid w:val="00AD2D01"/>
    <w:rsid w:val="00AD73FA"/>
    <w:rsid w:val="00B5792F"/>
    <w:rsid w:val="00B60769"/>
    <w:rsid w:val="00B91980"/>
    <w:rsid w:val="00B932A5"/>
    <w:rsid w:val="00BB252A"/>
    <w:rsid w:val="00C11148"/>
    <w:rsid w:val="00C23B5C"/>
    <w:rsid w:val="00CE4A89"/>
    <w:rsid w:val="00CF3A5D"/>
    <w:rsid w:val="00D11B6D"/>
    <w:rsid w:val="00DA5712"/>
    <w:rsid w:val="00DD682B"/>
    <w:rsid w:val="00DF37EB"/>
    <w:rsid w:val="00EA06F0"/>
    <w:rsid w:val="00EA3C07"/>
    <w:rsid w:val="00EC1658"/>
    <w:rsid w:val="00EF5DC3"/>
    <w:rsid w:val="00FC0C68"/>
    <w:rsid w:val="00FC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2332DC"/>
  <w15:chartTrackingRefBased/>
  <w15:docId w15:val="{782D506B-28F3-4ADD-AD74-D58C7D70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Numatytasispastraiposriftas1">
    <w:name w:val="Numatytasis pastraipos šriftas1"/>
  </w:style>
  <w:style w:type="character" w:styleId="Hipersaitas">
    <w:name w:val="Hyperlink"/>
    <w:basedOn w:val="Numatytasispastraiposriftas1"/>
    <w:rPr>
      <w:color w:val="0000FF"/>
      <w:u w:val="single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Pavadinimas">
    <w:name w:val="Title"/>
    <w:basedOn w:val="prastasis"/>
    <w:next w:val="Antrinispavadinimas"/>
    <w:qFormat/>
    <w:pPr>
      <w:jc w:val="center"/>
    </w:pPr>
    <w:rPr>
      <w:i/>
    </w:rPr>
  </w:style>
  <w:style w:type="paragraph" w:customStyle="1" w:styleId="Antrinispavadinimas">
    <w:name w:val="Antrinis pavadinimas"/>
    <w:basedOn w:val="prastasis"/>
    <w:next w:val="Pagrindinistekstas"/>
    <w:qFormat/>
    <w:pPr>
      <w:jc w:val="center"/>
    </w:pPr>
    <w:rPr>
      <w:i/>
      <w:sz w:val="20"/>
    </w:rPr>
  </w:style>
  <w:style w:type="paragraph" w:customStyle="1" w:styleId="Debesliotekstas1">
    <w:name w:val="Debesėlio tekstas1"/>
    <w:basedOn w:val="prastasi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643899"/>
    <w:pPr>
      <w:tabs>
        <w:tab w:val="center" w:pos="4153"/>
        <w:tab w:val="right" w:pos="8306"/>
      </w:tabs>
      <w:suppressAutoHyphens w:val="0"/>
    </w:pPr>
    <w:rPr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643899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kusen@pasvalys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Va&#353;k&#371;%20seni&#363;nij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Vaškų seniūnija</Template>
  <TotalTime>78</TotalTime>
  <Pages>1</Pages>
  <Words>611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Vaškų seniūnija</vt:lpstr>
    </vt:vector>
  </TitlesOfParts>
  <Company>Grizli777</Company>
  <LinksUpToDate>false</LinksUpToDate>
  <CharactersWithSpaces>959</CharactersWithSpaces>
  <SharedDoc>false</SharedDoc>
  <HLinks>
    <vt:vector size="6" baseType="variant"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mailto:vaskusen@pasvalys.lt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Vaškų seniūnija</dc:title>
  <dc:subject/>
  <dc:creator>All users</dc:creator>
  <cp:keywords/>
  <cp:lastModifiedBy>Vartotojas</cp:lastModifiedBy>
  <cp:revision>14</cp:revision>
  <cp:lastPrinted>2025-04-18T12:37:00Z</cp:lastPrinted>
  <dcterms:created xsi:type="dcterms:W3CDTF">2023-04-20T11:05:00Z</dcterms:created>
  <dcterms:modified xsi:type="dcterms:W3CDTF">2025-10-17T08:02:00Z</dcterms:modified>
</cp:coreProperties>
</file>